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87" w:rsidRDefault="00A41287" w:rsidP="006F0E61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Default="00A41287" w:rsidP="006F0E61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A41287" w:rsidRDefault="00A41287" w:rsidP="006F0E6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Default="00A41287" w:rsidP="006F0E6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2A4AAC" w:rsidRDefault="00A41287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</w:t>
      </w:r>
      <w:r>
        <w:rPr>
          <w:rFonts w:ascii="Times New Roman" w:hAnsi="Times New Roman"/>
          <w:b/>
          <w:sz w:val="28"/>
          <w:szCs w:val="28"/>
        </w:rPr>
        <w:t>д</w:t>
      </w:r>
      <w:r w:rsidRPr="00FA4A39">
        <w:rPr>
          <w:rFonts w:ascii="Times New Roman" w:hAnsi="Times New Roman"/>
          <w:b/>
          <w:sz w:val="28"/>
          <w:szCs w:val="28"/>
        </w:rPr>
        <w:t xml:space="preserve">оговору </w:t>
      </w:r>
      <w:r>
        <w:rPr>
          <w:rFonts w:ascii="Times New Roman" w:hAnsi="Times New Roman"/>
          <w:b/>
          <w:sz w:val="28"/>
          <w:szCs w:val="28"/>
        </w:rPr>
        <w:t xml:space="preserve">поставки деталей трубопроводов </w:t>
      </w:r>
      <w:r w:rsidRPr="00FA4A39">
        <w:rPr>
          <w:rFonts w:ascii="Times New Roman" w:hAnsi="Times New Roman"/>
          <w:b/>
          <w:sz w:val="28"/>
          <w:szCs w:val="28"/>
        </w:rPr>
        <w:t>от «___» __________ ______ г.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FA4A39">
        <w:rPr>
          <w:rFonts w:ascii="Times New Roman" w:hAnsi="Times New Roman"/>
          <w:b/>
          <w:sz w:val="28"/>
          <w:szCs w:val="28"/>
        </w:rPr>
        <w:t>________________________________________________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A41287" w:rsidRPr="007D54FF" w:rsidRDefault="00A41287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A41287" w:rsidRPr="007D54FF" w:rsidRDefault="00A41287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A41287" w:rsidRPr="007D54FF" w:rsidRDefault="00A41287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A41287" w:rsidRPr="007D54FF" w:rsidRDefault="00A41287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A41287" w:rsidRPr="007D54FF" w:rsidRDefault="00A41287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A41287" w:rsidRPr="007D54FF" w:rsidRDefault="00A41287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A41287" w:rsidRPr="007D54FF" w:rsidRDefault="00A41287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A41287" w:rsidRPr="007D54FF" w:rsidRDefault="00A41287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A41287" w:rsidRPr="007D54FF" w:rsidRDefault="00A41287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A41287" w:rsidRPr="007D54FF" w:rsidRDefault="00A41287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A41287" w:rsidRPr="007D54FF" w:rsidRDefault="00A41287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A41287" w:rsidRPr="007D54FF" w:rsidRDefault="00A41287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A41287" w:rsidRPr="007D54FF" w:rsidRDefault="00A41287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A41287" w:rsidRPr="007D54FF" w:rsidRDefault="00A41287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A41287" w:rsidRPr="007D54FF" w:rsidRDefault="00A41287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A41287" w:rsidRPr="007D54FF" w:rsidRDefault="00A41287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A41287" w:rsidRPr="007D54FF" w:rsidRDefault="00A41287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A41287" w:rsidRPr="007D54FF" w:rsidRDefault="00A41287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A41287" w:rsidRPr="007D54FF" w:rsidRDefault="00A41287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A41287" w:rsidRPr="007D54FF" w:rsidRDefault="00A41287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A41287" w:rsidRPr="007D54FF" w:rsidRDefault="00A41287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A41287" w:rsidRPr="007D54FF" w:rsidRDefault="00A41287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A41287" w:rsidRPr="007D54FF" w:rsidRDefault="00A41287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A41287" w:rsidRPr="007D54FF" w:rsidRDefault="00A41287" w:rsidP="00EA527D">
      <w:pPr>
        <w:pStyle w:val="BodyText"/>
        <w:rPr>
          <w:sz w:val="28"/>
          <w:szCs w:val="28"/>
          <w:lang w:eastAsia="en-GB"/>
        </w:rPr>
      </w:pPr>
    </w:p>
    <w:p w:rsidR="00A41287" w:rsidRPr="007D54FF" w:rsidRDefault="00A41287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A41287" w:rsidRPr="007D54FF" w:rsidRDefault="00A41287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A41287" w:rsidRPr="007D54FF" w:rsidRDefault="00A41287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A41287" w:rsidRPr="007D54FF" w:rsidRDefault="00A41287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A41287" w:rsidRPr="007D54FF" w:rsidRDefault="00A41287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A41287" w:rsidRPr="007D54FF" w:rsidRDefault="00A41287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A41287" w:rsidRPr="007D54FF" w:rsidRDefault="00A41287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A41287" w:rsidRPr="007D54FF" w:rsidRDefault="00A41287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A41287" w:rsidRPr="00CE6B6C" w:rsidRDefault="00A41287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A41287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A41287" w:rsidRPr="007D54FF" w:rsidRDefault="00A41287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41287" w:rsidRPr="007D54FF" w:rsidRDefault="00A41287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41287" w:rsidRPr="007D54FF" w:rsidTr="007F259B">
        <w:trPr>
          <w:trHeight w:val="1938"/>
          <w:jc w:val="center"/>
        </w:trPr>
        <w:tc>
          <w:tcPr>
            <w:tcW w:w="4965" w:type="dxa"/>
          </w:tcPr>
          <w:p w:rsidR="00A41287" w:rsidRPr="007D54FF" w:rsidRDefault="00A41287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41287" w:rsidRPr="007D54FF" w:rsidRDefault="00A41287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41287" w:rsidRPr="007D54FF" w:rsidRDefault="00A41287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41287" w:rsidRPr="007D54FF" w:rsidRDefault="00A41287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41287" w:rsidRPr="007D54FF" w:rsidRDefault="00A41287" w:rsidP="007D54FF">
      <w:pPr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A41287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287" w:rsidRDefault="00A41287">
      <w:r>
        <w:separator/>
      </w:r>
    </w:p>
  </w:endnote>
  <w:endnote w:type="continuationSeparator" w:id="0">
    <w:p w:rsidR="00A41287" w:rsidRDefault="00A41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287" w:rsidRPr="00572698" w:rsidRDefault="00A41287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A41287" w:rsidRDefault="00A412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287" w:rsidRDefault="00A41287">
      <w:r>
        <w:separator/>
      </w:r>
    </w:p>
  </w:footnote>
  <w:footnote w:type="continuationSeparator" w:id="0">
    <w:p w:rsidR="00A41287" w:rsidRDefault="00A41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287" w:rsidRDefault="00A41287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2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502E"/>
    <w:rsid w:val="00147D87"/>
    <w:rsid w:val="0016479F"/>
    <w:rsid w:val="00172515"/>
    <w:rsid w:val="001A024C"/>
    <w:rsid w:val="001B1971"/>
    <w:rsid w:val="001B3F9D"/>
    <w:rsid w:val="001B54C4"/>
    <w:rsid w:val="001F74A3"/>
    <w:rsid w:val="002042E4"/>
    <w:rsid w:val="00232DA8"/>
    <w:rsid w:val="002359B1"/>
    <w:rsid w:val="002372C5"/>
    <w:rsid w:val="0025643E"/>
    <w:rsid w:val="002A4AAC"/>
    <w:rsid w:val="002B0D5E"/>
    <w:rsid w:val="002E7F26"/>
    <w:rsid w:val="00301424"/>
    <w:rsid w:val="003063CC"/>
    <w:rsid w:val="00351A04"/>
    <w:rsid w:val="00362CBD"/>
    <w:rsid w:val="00365B09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43588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43107"/>
    <w:rsid w:val="00550BE9"/>
    <w:rsid w:val="00572698"/>
    <w:rsid w:val="0059781E"/>
    <w:rsid w:val="005A0666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0E61"/>
    <w:rsid w:val="006F504A"/>
    <w:rsid w:val="00700F1E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44E63"/>
    <w:rsid w:val="0085419A"/>
    <w:rsid w:val="00854F19"/>
    <w:rsid w:val="008555AD"/>
    <w:rsid w:val="00863263"/>
    <w:rsid w:val="0086613A"/>
    <w:rsid w:val="00872264"/>
    <w:rsid w:val="00877664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91C18"/>
    <w:rsid w:val="009A1B4B"/>
    <w:rsid w:val="009B126E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1287"/>
    <w:rsid w:val="00A4481B"/>
    <w:rsid w:val="00A44A07"/>
    <w:rsid w:val="00A517DF"/>
    <w:rsid w:val="00A55305"/>
    <w:rsid w:val="00A579C2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9340D"/>
    <w:rsid w:val="00BA71B0"/>
    <w:rsid w:val="00BC22A8"/>
    <w:rsid w:val="00BC3A67"/>
    <w:rsid w:val="00BC5EE9"/>
    <w:rsid w:val="00BD5F5A"/>
    <w:rsid w:val="00C051C5"/>
    <w:rsid w:val="00C10141"/>
    <w:rsid w:val="00C16A1F"/>
    <w:rsid w:val="00C538AD"/>
    <w:rsid w:val="00C747F4"/>
    <w:rsid w:val="00C7722B"/>
    <w:rsid w:val="00C85E4E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46301"/>
    <w:rsid w:val="00D64275"/>
    <w:rsid w:val="00D67596"/>
    <w:rsid w:val="00D7107A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611C5"/>
    <w:rsid w:val="00E67E4C"/>
    <w:rsid w:val="00E72B53"/>
    <w:rsid w:val="00E82800"/>
    <w:rsid w:val="00E917A8"/>
    <w:rsid w:val="00EA1B0B"/>
    <w:rsid w:val="00EA36D8"/>
    <w:rsid w:val="00EA527D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  <w:rsid w:val="00FF0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99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1202</TotalTime>
  <Pages>4</Pages>
  <Words>816</Words>
  <Characters>4657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38</cp:revision>
  <cp:lastPrinted>2010-12-10T11:00:00Z</cp:lastPrinted>
  <dcterms:created xsi:type="dcterms:W3CDTF">2011-12-04T16:43:00Z</dcterms:created>
  <dcterms:modified xsi:type="dcterms:W3CDTF">2012-02-22T11:00:00Z</dcterms:modified>
</cp:coreProperties>
</file>